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9" w:rsidRDefault="00C641D9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Default="00C641D9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641D9" w:rsidRDefault="00C641D9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Default="00C641D9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2F3BFA" w:rsidRDefault="00C641D9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2F3BFA">
        <w:rPr>
          <w:rFonts w:ascii="Times New Roman" w:hAnsi="Times New Roman"/>
          <w:b/>
          <w:sz w:val="28"/>
          <w:szCs w:val="28"/>
        </w:rPr>
        <w:t>3</w:t>
      </w:r>
    </w:p>
    <w:p w:rsidR="00C641D9" w:rsidRPr="00FA4A39" w:rsidRDefault="00C641D9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FA4A39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FA4A39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C641D9" w:rsidRPr="00FA4A39" w:rsidRDefault="00C641D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641D9" w:rsidRPr="00FA4A39" w:rsidRDefault="00C641D9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C641D9" w:rsidRPr="00FA4A39" w:rsidRDefault="00C641D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641D9" w:rsidRPr="00FA4A39" w:rsidRDefault="00C641D9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641D9" w:rsidRPr="00FA4A39" w:rsidRDefault="00C641D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C641D9" w:rsidRPr="00FA4A39" w:rsidRDefault="00C641D9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FA4A39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7D54FF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7D54FF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7D54FF" w:rsidRDefault="00C641D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641D9" w:rsidRPr="007D54FF" w:rsidRDefault="00C641D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641D9" w:rsidRPr="007D54FF" w:rsidRDefault="00C641D9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641D9" w:rsidRPr="007D54FF" w:rsidRDefault="00C641D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C641D9" w:rsidRPr="007D54FF" w:rsidRDefault="00C641D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C641D9" w:rsidRPr="007D54FF" w:rsidRDefault="00C641D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C641D9" w:rsidRPr="007D54FF" w:rsidRDefault="00C641D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8C1C31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641D9" w:rsidRPr="007D54FF" w:rsidRDefault="00C641D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C641D9" w:rsidRPr="007D54FF" w:rsidRDefault="00C641D9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C641D9" w:rsidRPr="007D54FF" w:rsidRDefault="00C641D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C641D9" w:rsidRPr="007D54FF" w:rsidRDefault="00C641D9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C641D9" w:rsidRPr="007D54FF" w:rsidRDefault="00C641D9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C641D9" w:rsidRPr="007D54FF" w:rsidRDefault="00C641D9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C641D9" w:rsidRPr="007D54FF" w:rsidRDefault="00C641D9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C641D9" w:rsidRPr="007D54FF" w:rsidRDefault="00C641D9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C641D9" w:rsidRPr="007D54FF" w:rsidRDefault="00C641D9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641D9" w:rsidRPr="007D54FF" w:rsidRDefault="00C641D9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C641D9" w:rsidRPr="007D54FF" w:rsidRDefault="00C641D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C641D9" w:rsidRPr="007D54FF" w:rsidRDefault="00C641D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641D9" w:rsidRPr="007D54FF" w:rsidRDefault="00C641D9" w:rsidP="00EA527D">
      <w:pPr>
        <w:pStyle w:val="BodyText"/>
        <w:rPr>
          <w:sz w:val="28"/>
          <w:szCs w:val="28"/>
          <w:lang w:eastAsia="en-GB"/>
        </w:rPr>
      </w:pPr>
    </w:p>
    <w:p w:rsidR="00C641D9" w:rsidRPr="007D54FF" w:rsidRDefault="00C641D9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C641D9" w:rsidRPr="007D54FF" w:rsidRDefault="00C641D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C641D9" w:rsidRPr="007D54FF" w:rsidRDefault="00C641D9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C641D9" w:rsidRPr="007D54FF" w:rsidRDefault="00C641D9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641D9" w:rsidRPr="00CE6B6C" w:rsidRDefault="00C641D9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641D9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641D9" w:rsidRPr="007D54FF" w:rsidTr="007F259B">
        <w:trPr>
          <w:trHeight w:val="1938"/>
          <w:jc w:val="center"/>
        </w:trPr>
        <w:tc>
          <w:tcPr>
            <w:tcW w:w="4965" w:type="dxa"/>
          </w:tcPr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641D9" w:rsidRPr="007D54FF" w:rsidRDefault="00C641D9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641D9" w:rsidRPr="007D54FF" w:rsidRDefault="00C641D9" w:rsidP="007D54FF">
      <w:pPr>
        <w:jc w:val="both"/>
        <w:rPr>
          <w:rFonts w:ascii="Times New Roman" w:hAnsi="Times New Roman"/>
          <w:sz w:val="28"/>
          <w:szCs w:val="28"/>
        </w:rPr>
      </w:pPr>
    </w:p>
    <w:p w:rsidR="00C641D9" w:rsidRPr="007D54FF" w:rsidRDefault="00C641D9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C641D9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1D9" w:rsidRDefault="00C641D9">
      <w:r>
        <w:separator/>
      </w:r>
    </w:p>
  </w:endnote>
  <w:endnote w:type="continuationSeparator" w:id="0">
    <w:p w:rsidR="00C641D9" w:rsidRDefault="00C64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1D9" w:rsidRPr="00572698" w:rsidRDefault="00C641D9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C641D9" w:rsidRDefault="00C641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1D9" w:rsidRDefault="00C641D9">
      <w:r>
        <w:separator/>
      </w:r>
    </w:p>
  </w:footnote>
  <w:footnote w:type="continuationSeparator" w:id="0">
    <w:p w:rsidR="00C641D9" w:rsidRDefault="00C64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1D9" w:rsidRDefault="00C641D9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2F3BFA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57894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4F650C"/>
    <w:rsid w:val="00543107"/>
    <w:rsid w:val="00550BE9"/>
    <w:rsid w:val="00572698"/>
    <w:rsid w:val="0059781E"/>
    <w:rsid w:val="005A0666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C1C31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62EF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34DEE"/>
    <w:rsid w:val="00B54701"/>
    <w:rsid w:val="00B9340D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41D9"/>
    <w:rsid w:val="00C747F4"/>
    <w:rsid w:val="00C7722B"/>
    <w:rsid w:val="00C85E4E"/>
    <w:rsid w:val="00C877CE"/>
    <w:rsid w:val="00C9206D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99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9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9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816</Words>
  <Characters>4657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40</cp:revision>
  <cp:lastPrinted>2010-12-10T11:00:00Z</cp:lastPrinted>
  <dcterms:created xsi:type="dcterms:W3CDTF">2011-12-04T16:43:00Z</dcterms:created>
  <dcterms:modified xsi:type="dcterms:W3CDTF">2013-05-20T05:51:00Z</dcterms:modified>
</cp:coreProperties>
</file>